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970"/>
        <w:gridCol w:w="1080"/>
        <w:gridCol w:w="1122"/>
        <w:gridCol w:w="1482"/>
      </w:tblGrid>
      <w:tr w:rsidR="00EE395A" w:rsidRPr="00EE395A" w:rsidTr="003A1C8B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EE395A" w:rsidRPr="00EE395A" w:rsidRDefault="00EE395A" w:rsidP="00EE39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395A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bookmarkStart w:id="0" w:name="_GoBack"/>
            <w:r w:rsidRPr="00EE395A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Λεπίδες </w:t>
            </w:r>
            <w:proofErr w:type="spellStart"/>
            <w:r w:rsidRPr="00EE395A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μικροτόμου</w:t>
            </w:r>
            <w:proofErr w:type="spellEnd"/>
            <w:r w:rsidRPr="00EE395A">
              <w:rPr>
                <w:rFonts w:ascii="Tahoma" w:eastAsia="DengXian" w:hAnsi="Tahoma" w:cs="Tahoma"/>
                <w:color w:val="000000"/>
                <w:sz w:val="18"/>
                <w:szCs w:val="18"/>
                <w:lang w:eastAsia="zh-CN"/>
              </w:rPr>
              <w:t xml:space="preserve"> μιας χρήσης </w:t>
            </w:r>
            <w:bookmarkEnd w:id="0"/>
          </w:p>
        </w:tc>
      </w:tr>
      <w:tr w:rsidR="00EE395A" w:rsidRPr="00EE395A" w:rsidTr="003A1C8B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EE395A" w:rsidRPr="00EE395A" w:rsidRDefault="00EE395A" w:rsidP="00EE39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395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970" w:type="dxa"/>
            <w:shd w:val="clear" w:color="000000" w:fill="FFFF99"/>
            <w:vAlign w:val="center"/>
            <w:hideMark/>
          </w:tcPr>
          <w:p w:rsidR="00EE395A" w:rsidRPr="00EE395A" w:rsidRDefault="00EE395A" w:rsidP="00EE39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395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EE395A" w:rsidRPr="00EE395A" w:rsidRDefault="00EE395A" w:rsidP="00EE39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395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EE395A" w:rsidRPr="00EE395A" w:rsidRDefault="00EE395A" w:rsidP="00EE39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395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EE395A" w:rsidRPr="00EE395A" w:rsidRDefault="00EE395A" w:rsidP="00EE39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395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EE395A" w:rsidRPr="00EE395A" w:rsidTr="003A1C8B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EE395A" w:rsidRPr="00EE395A" w:rsidRDefault="00EE395A" w:rsidP="00EE39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395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970" w:type="dxa"/>
            <w:shd w:val="clear" w:color="000000" w:fill="D9D9D9"/>
            <w:vAlign w:val="center"/>
            <w:hideMark/>
          </w:tcPr>
          <w:p w:rsidR="00EE395A" w:rsidRPr="00EE395A" w:rsidRDefault="00EE395A" w:rsidP="00EE39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395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E395A" w:rsidRPr="00EE395A" w:rsidRDefault="00EE395A" w:rsidP="00EE39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395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E395A" w:rsidRPr="00EE395A" w:rsidRDefault="00EE395A" w:rsidP="00EE39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395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EE395A" w:rsidRPr="00EE395A" w:rsidRDefault="00EE395A" w:rsidP="00EE39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395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EE395A" w:rsidRPr="00EE395A" w:rsidTr="003A1C8B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EE395A" w:rsidRPr="00EE395A" w:rsidRDefault="00EE395A" w:rsidP="00EE395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E395A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970" w:type="dxa"/>
            <w:shd w:val="clear" w:color="000000" w:fill="D9D9D9"/>
            <w:vAlign w:val="center"/>
            <w:hideMark/>
          </w:tcPr>
          <w:p w:rsidR="00EE395A" w:rsidRPr="00EE395A" w:rsidRDefault="00EE395A" w:rsidP="00EE395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E395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EE395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EE395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EE395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E395A" w:rsidRPr="00EE395A" w:rsidRDefault="00EE395A" w:rsidP="00EE395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E395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E395A" w:rsidRPr="00EE395A" w:rsidRDefault="00EE395A" w:rsidP="00EE395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E395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EE395A" w:rsidRPr="00EE395A" w:rsidRDefault="00EE395A" w:rsidP="00EE395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E395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EE395A" w:rsidRPr="00EE395A" w:rsidTr="003A1C8B">
        <w:trPr>
          <w:cantSplit/>
          <w:trHeight w:hRule="exact" w:val="964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EE395A" w:rsidRPr="00EE395A" w:rsidRDefault="00EE395A" w:rsidP="00EE39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395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95A" w:rsidRPr="00EE395A" w:rsidRDefault="00EE395A" w:rsidP="00EE395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395A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Λεπίδες </w:t>
            </w:r>
            <w:proofErr w:type="spellStart"/>
            <w:r w:rsidRPr="00EE395A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μικροτόμου</w:t>
            </w:r>
            <w:proofErr w:type="spellEnd"/>
            <w:r w:rsidRPr="00EE395A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, μιας χρήσης, από χάλυβα (</w:t>
            </w:r>
            <w:proofErr w:type="spellStart"/>
            <w:r w:rsidRPr="00EE395A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low</w:t>
            </w:r>
            <w:proofErr w:type="spellEnd"/>
            <w:r w:rsidRPr="00EE395A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 - </w:t>
            </w:r>
            <w:proofErr w:type="spellStart"/>
            <w:r w:rsidRPr="00EE395A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profile</w:t>
            </w:r>
            <w:proofErr w:type="spellEnd"/>
            <w:r w:rsidRPr="00EE395A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), κατάλληλες για τομές μαλακών και σκληρών ιστών και γενικά για ιστολογικές τομές ρουτίνας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E395A" w:rsidRPr="00EE395A" w:rsidRDefault="00EE395A" w:rsidP="00EE39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395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E395A" w:rsidRPr="00EE395A" w:rsidRDefault="00EE395A" w:rsidP="00EE39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395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EE395A" w:rsidRPr="00EE395A" w:rsidRDefault="00EE395A" w:rsidP="00EE39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395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EE395A" w:rsidRPr="00EE395A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E395A" w:rsidRPr="00EE395A" w:rsidRDefault="00EE395A" w:rsidP="00EE395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EE395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95A" w:rsidRPr="00EE395A" w:rsidRDefault="00EE395A" w:rsidP="00EE395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395A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Διαστάσεις: 80 </w:t>
            </w:r>
            <w:proofErr w:type="spellStart"/>
            <w:r w:rsidRPr="00EE395A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mm</w:t>
            </w:r>
            <w:proofErr w:type="spellEnd"/>
            <w:r w:rsidRPr="00EE395A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 x 8 </w:t>
            </w:r>
            <w:proofErr w:type="spellStart"/>
            <w:r w:rsidRPr="00EE395A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mm</w:t>
            </w:r>
            <w:proofErr w:type="spellEnd"/>
            <w:r w:rsidRPr="00EE395A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 (μήκος x πλάτος)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E395A" w:rsidRPr="00EE395A" w:rsidRDefault="00EE395A" w:rsidP="00EE395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EE395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E395A" w:rsidRPr="00EE395A" w:rsidRDefault="00EE395A" w:rsidP="00EE395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EE395A" w:rsidRPr="00EE395A" w:rsidRDefault="00EE395A" w:rsidP="00EE395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EE395A" w:rsidRPr="00EE395A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E395A" w:rsidRPr="00EE395A" w:rsidRDefault="00EE395A" w:rsidP="00EE395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EE395A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95A" w:rsidRPr="00EE395A" w:rsidRDefault="00EE395A" w:rsidP="00EE395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395A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Γωνία κοπής: 34 μοίρες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E395A" w:rsidRPr="00EE395A" w:rsidRDefault="00EE395A" w:rsidP="00EE395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EE395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E395A" w:rsidRPr="00EE395A" w:rsidRDefault="00EE395A" w:rsidP="00EE395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EE395A" w:rsidRPr="00EE395A" w:rsidRDefault="00EE395A" w:rsidP="00EE395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EE395A" w:rsidRPr="00EE395A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E395A" w:rsidRPr="00EE395A" w:rsidRDefault="00EE395A" w:rsidP="00EE39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395A">
              <w:rPr>
                <w:rFonts w:ascii="Tahoma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EE395A" w:rsidRPr="00EE395A" w:rsidRDefault="00EE395A" w:rsidP="00EE395A">
            <w:pPr>
              <w:rPr>
                <w:rFonts w:ascii="Tahoma" w:hAnsi="Tahoma" w:cs="Tahoma"/>
                <w:sz w:val="18"/>
                <w:szCs w:val="18"/>
              </w:rPr>
            </w:pPr>
            <w:r w:rsidRPr="00EE395A">
              <w:rPr>
                <w:rFonts w:ascii="Tahoma" w:hAnsi="Tahoma" w:cs="Tahoma"/>
                <w:sz w:val="18"/>
                <w:szCs w:val="18"/>
              </w:rPr>
              <w:t>Να διαθέτουν επικάλυψη πολυμερούς PTFE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E395A" w:rsidRPr="00EE395A" w:rsidRDefault="00EE395A" w:rsidP="00EE395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EE395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E395A" w:rsidRPr="00EE395A" w:rsidRDefault="00EE395A" w:rsidP="00EE395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EE395A" w:rsidRPr="00EE395A" w:rsidRDefault="00EE395A" w:rsidP="00EE395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EE395A" w:rsidRPr="00EE395A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E395A" w:rsidRPr="00EE395A" w:rsidRDefault="00EE395A" w:rsidP="00EE39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395A">
              <w:rPr>
                <w:rFonts w:ascii="Tahoma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EE395A" w:rsidRPr="00EE395A" w:rsidRDefault="00EE395A" w:rsidP="00EE395A">
            <w:pPr>
              <w:rPr>
                <w:rFonts w:ascii="Tahoma" w:hAnsi="Tahoma" w:cs="Tahoma"/>
                <w:sz w:val="18"/>
                <w:szCs w:val="18"/>
              </w:rPr>
            </w:pPr>
            <w:r w:rsidRPr="00EE395A">
              <w:rPr>
                <w:rFonts w:ascii="Tahoma" w:hAnsi="Tahoma" w:cs="Tahoma"/>
                <w:sz w:val="18"/>
                <w:szCs w:val="18"/>
              </w:rPr>
              <w:t xml:space="preserve">Να φέρουν CE </w:t>
            </w:r>
            <w:proofErr w:type="spellStart"/>
            <w:r w:rsidRPr="00EE395A">
              <w:rPr>
                <w:rFonts w:ascii="Tahoma" w:hAnsi="Tahoma" w:cs="Tahoma"/>
                <w:sz w:val="18"/>
                <w:szCs w:val="18"/>
              </w:rPr>
              <w:t>mark</w:t>
            </w:r>
            <w:proofErr w:type="spellEnd"/>
            <w:r w:rsidRPr="00EE395A">
              <w:rPr>
                <w:rFonts w:ascii="Tahoma" w:hAnsi="Tahoma" w:cs="Tahoma"/>
                <w:sz w:val="18"/>
                <w:szCs w:val="18"/>
              </w:rPr>
              <w:t xml:space="preserve"> για IVD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E395A" w:rsidRPr="00EE395A" w:rsidRDefault="00EE395A" w:rsidP="00EE39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E395A">
              <w:rPr>
                <w:rFonts w:ascii="Tahoma" w:hAnsi="Tahoma" w:cs="Tahoma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E395A" w:rsidRPr="00EE395A" w:rsidRDefault="00EE395A" w:rsidP="00EE395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EE395A" w:rsidRPr="00EE395A" w:rsidRDefault="00EE395A" w:rsidP="00EE395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EE395A" w:rsidRPr="00EE395A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E395A" w:rsidRPr="00EE395A" w:rsidRDefault="00EE395A" w:rsidP="00EE39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395A">
              <w:rPr>
                <w:rFonts w:ascii="Tahoma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EE395A" w:rsidRPr="00EE395A" w:rsidRDefault="00EE395A" w:rsidP="00EE395A">
            <w:pPr>
              <w:rPr>
                <w:rFonts w:ascii="Tahoma" w:hAnsi="Tahoma" w:cs="Tahoma"/>
                <w:sz w:val="18"/>
                <w:szCs w:val="18"/>
              </w:rPr>
            </w:pPr>
            <w:r w:rsidRPr="00EE395A">
              <w:rPr>
                <w:rFonts w:ascii="Tahoma" w:hAnsi="Tahoma" w:cs="Tahoma"/>
                <w:sz w:val="18"/>
                <w:szCs w:val="18"/>
              </w:rPr>
              <w:t>Συσκευασία: 50 τεμάχια/πακέτο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E395A" w:rsidRPr="00EE395A" w:rsidRDefault="00EE395A" w:rsidP="00EE395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EE395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E395A" w:rsidRPr="00EE395A" w:rsidRDefault="00EE395A" w:rsidP="00EE395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EE395A" w:rsidRPr="00EE395A" w:rsidRDefault="00EE395A" w:rsidP="00EE395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EE395A" w:rsidRPr="00EE395A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EE395A" w:rsidRPr="00EE395A" w:rsidRDefault="00EE395A" w:rsidP="00EE39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395A">
              <w:rPr>
                <w:rFonts w:ascii="Tahoma" w:hAnsi="Tahoma" w:cs="Tahoma"/>
                <w:color w:val="000000"/>
                <w:sz w:val="18"/>
                <w:szCs w:val="18"/>
              </w:rPr>
              <w:t>7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EE395A" w:rsidRPr="00EE395A" w:rsidRDefault="00EE395A" w:rsidP="00EE39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E395A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E395A" w:rsidRPr="00EE395A" w:rsidRDefault="00EE395A" w:rsidP="00EE395A">
            <w:pPr>
              <w:jc w:val="center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EE395A">
              <w:rPr>
                <w:rFonts w:ascii="Tahoma" w:hAnsi="Tahoma" w:cs="Tahoma"/>
                <w:sz w:val="18"/>
                <w:szCs w:val="18"/>
              </w:rPr>
              <w:t>20 πακέτα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E395A" w:rsidRPr="00EE395A" w:rsidRDefault="00EE395A" w:rsidP="00EE39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395A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EE395A" w:rsidRPr="00EE395A" w:rsidRDefault="00EE395A" w:rsidP="00EE395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395A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</w:tbl>
    <w:p w:rsidR="00B43CAA" w:rsidRPr="00D2557A" w:rsidRDefault="00B43CAA" w:rsidP="00D2557A"/>
    <w:sectPr w:rsidR="00B43CAA" w:rsidRPr="00D255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D2557A"/>
    <w:rsid w:val="00EE3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92475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BF26F48F</Template>
  <TotalTime>1</TotalTime>
  <Pages>1</Pages>
  <Words>86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2025-11-24T17:34:00Z</dcterms:created>
  <dcterms:modified xsi:type="dcterms:W3CDTF">2025-11-24T17:34:00Z</dcterms:modified>
</cp:coreProperties>
</file>